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9944B" w14:textId="77777777" w:rsidR="008D1E12" w:rsidRDefault="008D1E12" w:rsidP="008D1E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ROSE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E1ADCED" w14:textId="77777777" w:rsidR="008D1E12" w:rsidRDefault="008D1E12" w:rsidP="008D1E12">
      <w:pPr>
        <w:rPr>
          <w:rFonts w:ascii="Times New Roman" w:hAnsi="Times New Roman" w:cs="Times New Roman"/>
        </w:rPr>
      </w:pPr>
    </w:p>
    <w:p w14:paraId="379A1975" w14:textId="77777777" w:rsidR="008D1E12" w:rsidRDefault="008D1E12" w:rsidP="008D1E12">
      <w:pPr>
        <w:rPr>
          <w:rFonts w:ascii="Times New Roman" w:hAnsi="Times New Roman" w:cs="Times New Roman"/>
        </w:rPr>
      </w:pPr>
    </w:p>
    <w:p w14:paraId="2DCF8189" w14:textId="77777777" w:rsidR="008D1E12" w:rsidRDefault="008D1E12" w:rsidP="008D1E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Nicholas </w:t>
      </w:r>
      <w:proofErr w:type="spellStart"/>
      <w:r>
        <w:rPr>
          <w:rFonts w:ascii="Times New Roman" w:hAnsi="Times New Roman" w:cs="Times New Roman"/>
        </w:rPr>
        <w:t>Stretende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Petham</w:t>
      </w:r>
      <w:proofErr w:type="spellEnd"/>
      <w:r>
        <w:rPr>
          <w:rFonts w:ascii="Times New Roman" w:hAnsi="Times New Roman" w:cs="Times New Roman"/>
        </w:rPr>
        <w:t>, Kent(q.v.).</w:t>
      </w:r>
    </w:p>
    <w:p w14:paraId="0CA92B0E" w14:textId="77777777" w:rsidR="008D1E12" w:rsidRDefault="008D1E12" w:rsidP="008D1E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0E57A19" w14:textId="77777777" w:rsidR="008D1E12" w:rsidRDefault="008D1E12" w:rsidP="008D1E12">
      <w:pPr>
        <w:rPr>
          <w:rFonts w:ascii="Times New Roman" w:hAnsi="Times New Roman" w:cs="Times New Roman"/>
        </w:rPr>
      </w:pPr>
    </w:p>
    <w:p w14:paraId="0E89EBE6" w14:textId="77777777" w:rsidR="008D1E12" w:rsidRDefault="008D1E12" w:rsidP="008D1E12">
      <w:pPr>
        <w:rPr>
          <w:rFonts w:ascii="Times New Roman" w:hAnsi="Times New Roman" w:cs="Times New Roman"/>
        </w:rPr>
      </w:pPr>
    </w:p>
    <w:p w14:paraId="5C2B8FB9" w14:textId="77777777" w:rsidR="008D1E12" w:rsidRDefault="008D1E12" w:rsidP="008D1E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December 2018</w:t>
      </w:r>
    </w:p>
    <w:p w14:paraId="52A392DF" w14:textId="77777777" w:rsidR="006B2F86" w:rsidRPr="00E71FC3" w:rsidRDefault="008D1E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AB1FA" w14:textId="77777777" w:rsidR="008D1E12" w:rsidRDefault="008D1E12" w:rsidP="00E71FC3">
      <w:r>
        <w:separator/>
      </w:r>
    </w:p>
  </w:endnote>
  <w:endnote w:type="continuationSeparator" w:id="0">
    <w:p w14:paraId="0F7A209F" w14:textId="77777777" w:rsidR="008D1E12" w:rsidRDefault="008D1E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9EC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64974" w14:textId="77777777" w:rsidR="008D1E12" w:rsidRDefault="008D1E12" w:rsidP="00E71FC3">
      <w:r>
        <w:separator/>
      </w:r>
    </w:p>
  </w:footnote>
  <w:footnote w:type="continuationSeparator" w:id="0">
    <w:p w14:paraId="30179FE9" w14:textId="77777777" w:rsidR="008D1E12" w:rsidRDefault="008D1E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E12"/>
    <w:rsid w:val="001A7C09"/>
    <w:rsid w:val="00577BD5"/>
    <w:rsid w:val="00656CBA"/>
    <w:rsid w:val="006A1F77"/>
    <w:rsid w:val="00733BE7"/>
    <w:rsid w:val="008D1E1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48347"/>
  <w15:chartTrackingRefBased/>
  <w15:docId w15:val="{9863CB63-1985-4D30-BA4B-E9B8A75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1E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D1E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2018-12-06T16:59:00Z</dcterms:created>
  <dcterms:modified xsi:type="dcterms:W3CDTF">2018-12-06T16:59:00Z</dcterms:modified>
</cp:coreProperties>
</file>